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COBBE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728F" w:rsidRDefault="0058728F" w:rsidP="00587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58728F" w:rsidRDefault="0058728F" w:rsidP="00587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Harlow.</w:t>
      </w:r>
    </w:p>
    <w:p w:rsidR="0058728F" w:rsidRDefault="0058728F" w:rsidP="00587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24-31)</w:t>
      </w:r>
    </w:p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Oct.1439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25-364)</w:t>
      </w:r>
    </w:p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49A9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7549A9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</w:p>
    <w:p w:rsidR="0058728F" w:rsidRPr="007549A9" w:rsidRDefault="0058728F" w:rsidP="00754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2016</w:t>
      </w:r>
      <w:bookmarkStart w:id="0" w:name="_GoBack"/>
      <w:bookmarkEnd w:id="0"/>
    </w:p>
    <w:sectPr w:rsidR="0058728F" w:rsidRPr="007549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9A9" w:rsidRDefault="007549A9" w:rsidP="00564E3C">
      <w:pPr>
        <w:spacing w:after="0" w:line="240" w:lineRule="auto"/>
      </w:pPr>
      <w:r>
        <w:separator/>
      </w:r>
    </w:p>
  </w:endnote>
  <w:endnote w:type="continuationSeparator" w:id="0">
    <w:p w:rsidR="007549A9" w:rsidRDefault="007549A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8728F">
      <w:rPr>
        <w:rFonts w:ascii="Times New Roman" w:hAnsi="Times New Roman" w:cs="Times New Roman"/>
        <w:noProof/>
        <w:sz w:val="24"/>
        <w:szCs w:val="24"/>
      </w:rPr>
      <w:t>21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9A9" w:rsidRDefault="007549A9" w:rsidP="00564E3C">
      <w:pPr>
        <w:spacing w:after="0" w:line="240" w:lineRule="auto"/>
      </w:pPr>
      <w:r>
        <w:separator/>
      </w:r>
    </w:p>
  </w:footnote>
  <w:footnote w:type="continuationSeparator" w:id="0">
    <w:p w:rsidR="007549A9" w:rsidRDefault="007549A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9A9"/>
    <w:rsid w:val="00372DC6"/>
    <w:rsid w:val="00564E3C"/>
    <w:rsid w:val="0058728F"/>
    <w:rsid w:val="0064591D"/>
    <w:rsid w:val="007549A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D0B5B"/>
  <w15:chartTrackingRefBased/>
  <w15:docId w15:val="{8E9DA1BC-A9A4-46DA-95FE-E31F6327F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549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2015-10-04T20:46:00Z</dcterms:created>
  <dcterms:modified xsi:type="dcterms:W3CDTF">2016-04-21T07:48:00Z</dcterms:modified>
</cp:coreProperties>
</file>